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531536BC" w14:textId="4FD8D0D5" w:rsidR="0097313A" w:rsidRDefault="0097313A" w:rsidP="0097313A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Številka: 4301-0</w:t>
      </w:r>
      <w:r w:rsidR="00DC76A1">
        <w:rPr>
          <w:rFonts w:cs="Arial"/>
        </w:rPr>
        <w:t>074</w:t>
      </w:r>
      <w:r>
        <w:rPr>
          <w:rFonts w:cs="Arial"/>
        </w:rPr>
        <w:t>/2024</w:t>
      </w:r>
    </w:p>
    <w:p w14:paraId="6FE19B5E" w14:textId="19E22841" w:rsidR="0097313A" w:rsidRDefault="0097313A" w:rsidP="0097313A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 2024-</w:t>
      </w:r>
      <w:r w:rsidR="00DC76A1">
        <w:rPr>
          <w:rFonts w:cs="Arial"/>
        </w:rPr>
        <w:t>379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2DBC153A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4A83D30F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C76A1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DC76A1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313A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C76A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705C3B-C8EB-4BBD-B71B-7309720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openxmlformats.org/package/2006/metadata/core-properties"/>
    <ds:schemaRef ds:uri="http://purl.org/dc/terms/"/>
    <ds:schemaRef ds:uri="75f1af22-b8d8-4a17-91a7-4f2e132de472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bb13e6ca-d7fc-478d-809f-9ed7c4ee73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8533B0-942E-444D-8E37-A8C0CA90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</TotalTime>
  <Pages>1</Pages>
  <Words>122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9</cp:revision>
  <cp:lastPrinted>2024-04-23T06:40:00Z</cp:lastPrinted>
  <dcterms:created xsi:type="dcterms:W3CDTF">2023-05-23T13:20:00Z</dcterms:created>
  <dcterms:modified xsi:type="dcterms:W3CDTF">2024-10-14T13:46:00Z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